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18EA" w14:textId="25A2A7F3" w:rsidR="007128F5" w:rsidRDefault="007128F5" w:rsidP="007128F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#106</w:t>
      </w:r>
      <w:r>
        <w:rPr>
          <w:rFonts w:cs="Arial"/>
          <w:b/>
          <w:sz w:val="24"/>
          <w:szCs w:val="24"/>
        </w:rPr>
        <w:tab/>
      </w:r>
      <w:r w:rsidR="00522816" w:rsidRPr="00522816">
        <w:rPr>
          <w:rFonts w:cs="Arial"/>
          <w:b/>
          <w:sz w:val="24"/>
          <w:szCs w:val="24"/>
        </w:rPr>
        <w:t>R4-2301056</w:t>
      </w:r>
    </w:p>
    <w:p w14:paraId="29633CBF" w14:textId="68A7A970" w:rsidR="006A45BA" w:rsidRPr="006A45BA" w:rsidRDefault="007128F5" w:rsidP="00712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Athens, Greece, 27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 – 3</w:t>
      </w:r>
      <w:r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March 2023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17006F4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F172F">
        <w:rPr>
          <w:rFonts w:ascii="Arial" w:eastAsia="Batang" w:hAnsi="Arial"/>
          <w:b/>
          <w:sz w:val="24"/>
          <w:szCs w:val="24"/>
          <w:lang w:eastAsia="zh-CN"/>
        </w:rPr>
        <w:t>8.9</w:t>
      </w:r>
      <w:r w:rsidR="00563D38" w:rsidRPr="00563D38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266B" w14:textId="77777777" w:rsidR="00305463" w:rsidRDefault="00305463">
      <w:r>
        <w:separator/>
      </w:r>
    </w:p>
  </w:endnote>
  <w:endnote w:type="continuationSeparator" w:id="0">
    <w:p w14:paraId="1C4EE05D" w14:textId="77777777" w:rsidR="00305463" w:rsidRDefault="0030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6C77" w14:textId="77777777" w:rsidR="00305463" w:rsidRDefault="00305463">
      <w:r>
        <w:separator/>
      </w:r>
    </w:p>
  </w:footnote>
  <w:footnote w:type="continuationSeparator" w:id="0">
    <w:p w14:paraId="404C5F89" w14:textId="77777777" w:rsidR="00305463" w:rsidRDefault="0030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5E6B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1066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6937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46</cp:revision>
  <cp:lastPrinted>2000-02-29T10:31:00Z</cp:lastPrinted>
  <dcterms:created xsi:type="dcterms:W3CDTF">2022-06-08T11:16:00Z</dcterms:created>
  <dcterms:modified xsi:type="dcterms:W3CDTF">2023-03-06T07:06:00Z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